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C50" w:rsidRDefault="009B2C50" w:rsidP="00AE074E">
      <w:pPr>
        <w:rPr>
          <w:b/>
          <w:sz w:val="24"/>
          <w:szCs w:val="24"/>
        </w:rPr>
      </w:pPr>
      <w:bookmarkStart w:id="0" w:name="_GoBack"/>
      <w:bookmarkEnd w:id="0"/>
    </w:p>
    <w:tbl>
      <w:tblPr>
        <w:tblpPr w:leftFromText="141" w:rightFromText="141" w:vertAnchor="page" w:horzAnchor="margin" w:tblpY="1958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9B2C50" w:rsidRPr="009B2C50" w:rsidTr="009B2C50">
        <w:trPr>
          <w:trHeight w:val="3394"/>
        </w:trPr>
        <w:tc>
          <w:tcPr>
            <w:tcW w:w="9142" w:type="dxa"/>
          </w:tcPr>
          <w:p w:rsidR="009B2C50" w:rsidRPr="009B2C50" w:rsidRDefault="009B2C50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B2C50" w:rsidRPr="009B2C50" w:rsidRDefault="009B2C50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12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OŚWIADCZENIE PRACOWNIKA IOK O BEZSTRONNOŚCI</w:t>
            </w:r>
          </w:p>
          <w:tbl>
            <w:tblPr>
              <w:tblW w:w="9283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02"/>
              <w:gridCol w:w="5881"/>
            </w:tblGrid>
            <w:tr w:rsidR="009B2C50" w:rsidRPr="009B2C50" w:rsidTr="008510CE"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634F77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Imię i nazwisko pracownika IOK: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634F77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right="-21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9B2C50" w:rsidRPr="009B2C50" w:rsidTr="008510CE"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634F77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Instytucja organizująca konkurs: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634F77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left="-354" w:right="-21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9B2C50" w:rsidRPr="009B2C50" w:rsidTr="008510CE">
              <w:trPr>
                <w:trHeight w:val="63"/>
              </w:trPr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634F77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Numer konkursu: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634F77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left="-354" w:right="-21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</w:tbl>
          <w:p w:rsidR="009B2C50" w:rsidRPr="009B2C50" w:rsidRDefault="009B2C50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Oświadczenie odnosi się do relacji pracownika IOK </w:t>
            </w:r>
            <w:r w:rsidRPr="009B2C5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z wszystkimi wnioskodawcami biorącymi udział </w:t>
            </w:r>
            <w:r w:rsidRPr="009B2C50">
              <w:rPr>
                <w:rFonts w:asciiTheme="minorHAnsi" w:hAnsiTheme="minorHAnsi" w:cstheme="minorHAnsi"/>
                <w:sz w:val="22"/>
                <w:szCs w:val="22"/>
                <w:u w:val="single"/>
              </w:rPr>
              <w:br/>
              <w:t>w konkursie.</w:t>
            </w:r>
          </w:p>
          <w:p w:rsidR="009B2C50" w:rsidRPr="009B2C50" w:rsidRDefault="009B2C50" w:rsidP="008510CE">
            <w:pPr>
              <w:tabs>
                <w:tab w:val="left" w:pos="-180"/>
                <w:tab w:val="left" w:pos="180"/>
              </w:tabs>
              <w:autoSpaceDE w:val="0"/>
              <w:autoSpaceDN w:val="0"/>
              <w:adjustRightInd w:val="0"/>
              <w:spacing w:before="240" w:after="24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Oświadczam, że nie zachodzi żadna z okoliczności, o których mowa w art. 24 § 1 i 2 ustawy z dnia </w:t>
            </w:r>
            <w:r w:rsidRPr="009B2C5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14 czerwca 1960 r. - Kodeks postępowania administracyjnego (Dz. U. z 2013 r. poz. 267, z </w:t>
            </w:r>
            <w:proofErr w:type="spellStart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późn</w:t>
            </w:r>
            <w:proofErr w:type="spellEnd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. zm.), powodujących wyłączenie mnie z udziału w wyborze projektów tj., że:</w:t>
            </w:r>
          </w:p>
          <w:p w:rsidR="009B2C50" w:rsidRPr="009B2C50" w:rsidRDefault="009B2C50" w:rsidP="009B2C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nie jestem wnioskodawcą ani nie pozostaję z wnioskodawcami /partnerem/-</w:t>
            </w:r>
            <w:proofErr w:type="spellStart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proofErr w:type="spellEnd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 w takim stosunku prawnym lub faktycznym, że wynik oceny może mieć wpływ na moje prawa i obowiązki;</w:t>
            </w:r>
          </w:p>
          <w:p w:rsidR="009B2C50" w:rsidRPr="009B2C50" w:rsidRDefault="009B2C50" w:rsidP="009B2C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nie pozostaję w związku małżeńskim, w stosunku pokrewieństwa lub powinowactwa do drugiego stopnia z wnioskodawcami/partnerem/-</w:t>
            </w:r>
            <w:proofErr w:type="spellStart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proofErr w:type="spellEnd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 lub członkami organów zarządzających lub organów nadzorczych wnioskodawcy / partnera/ -ów ;</w:t>
            </w:r>
          </w:p>
          <w:p w:rsidR="009B2C50" w:rsidRPr="009B2C50" w:rsidRDefault="009B2C50" w:rsidP="009B2C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nie jestem związany/-a z wnioskodawcami/ partnerem/-</w:t>
            </w:r>
            <w:proofErr w:type="spellStart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proofErr w:type="spellEnd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 z tytułu przysposobienia, kurateli lub opieki;</w:t>
            </w:r>
          </w:p>
          <w:p w:rsidR="009B2C50" w:rsidRPr="009B2C50" w:rsidRDefault="009B2C50" w:rsidP="009B2C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nie jestem przedstawicielem żadnego z wnioskodawców/ partnera/-ów ani nie pozostaję w związku małżeńskim, w stosunku pokrewieństwa lub powinowactwa do drugiego stopnia </w:t>
            </w:r>
            <w:r w:rsidRPr="009B2C5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przedstawicielem żadnego z wnioskodawców/partnerów, ani nie jestem związany/-a </w:t>
            </w:r>
            <w:r w:rsidRPr="009B2C50">
              <w:rPr>
                <w:rFonts w:asciiTheme="minorHAnsi" w:hAnsiTheme="minorHAnsi" w:cstheme="minorHAnsi"/>
                <w:sz w:val="22"/>
                <w:szCs w:val="22"/>
              </w:rPr>
              <w:br/>
              <w:t>z przedstawicielem żadnego z wnioskodawców/partnerów  z tytułu przysposobienia, kurateli lub opieki;</w:t>
            </w:r>
          </w:p>
          <w:p w:rsidR="009B2C50" w:rsidRPr="009B2C50" w:rsidRDefault="009B2C50" w:rsidP="009B2C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nie pozostaję z wnioskodawcami/ partnerem/ -</w:t>
            </w:r>
            <w:proofErr w:type="spellStart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proofErr w:type="spellEnd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 w stosunku podrzędności służbowej.</w:t>
            </w:r>
          </w:p>
          <w:p w:rsidR="009B2C50" w:rsidRPr="009B2C50" w:rsidRDefault="009B2C50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Jestem świadomy/-a, że przesłanki wymienione w lit. b-d powyżej dotyczą także sytuacji, gdy ustało małżeństwo, kuratela, przysposobienie lub opieka.</w:t>
            </w:r>
          </w:p>
          <w:p w:rsidR="009B2C50" w:rsidRPr="009B2C50" w:rsidRDefault="009B2C50" w:rsidP="008510CE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24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W przypadku powzięcia informacji o istnieniu jakiejkolwiek okoliczności mogącej budzić uzasadnione wątpliwości, co do mojej bezstronności w odniesieniu do przekazanego mi do oceny wniosku </w:t>
            </w:r>
            <w:r w:rsidRPr="009B2C5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o dofinansowanie, zobowiązuję się do niezwłocznego jej zgłoszenia na piśmie instytucji organizującej konkurs. </w:t>
            </w:r>
          </w:p>
          <w:p w:rsidR="009B2C50" w:rsidRPr="009B2C50" w:rsidRDefault="009B2C50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B2C50" w:rsidRPr="009B2C50" w:rsidRDefault="009B2C50" w:rsidP="008510C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......................................................., dnia .............................. r.</w:t>
            </w:r>
          </w:p>
          <w:p w:rsidR="009B2C50" w:rsidRPr="009B2C50" w:rsidRDefault="009B2C50" w:rsidP="008510CE">
            <w:pPr>
              <w:ind w:left="450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i/>
                <w:sz w:val="22"/>
                <w:szCs w:val="22"/>
              </w:rPr>
              <w:t>(miejscowość)</w:t>
            </w:r>
          </w:p>
          <w:p w:rsidR="009B2C50" w:rsidRPr="009B2C50" w:rsidRDefault="009B2C50" w:rsidP="008510CE">
            <w:pPr>
              <w:ind w:left="5387" w:firstLine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B2C50" w:rsidRPr="009B2C50" w:rsidRDefault="009B2C50" w:rsidP="008510CE">
            <w:pPr>
              <w:ind w:left="5387" w:firstLine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</w:t>
            </w:r>
          </w:p>
          <w:p w:rsidR="009B2C50" w:rsidRPr="009B2C50" w:rsidRDefault="009B2C50" w:rsidP="008510CE">
            <w:pPr>
              <w:ind w:left="5387" w:firstLine="6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i/>
                <w:sz w:val="22"/>
                <w:szCs w:val="22"/>
              </w:rPr>
              <w:t>(podpis)</w:t>
            </w:r>
          </w:p>
        </w:tc>
      </w:tr>
    </w:tbl>
    <w:p w:rsidR="009B2C50" w:rsidRDefault="009B2C50" w:rsidP="00AE074E">
      <w:pPr>
        <w:rPr>
          <w:b/>
          <w:sz w:val="24"/>
          <w:szCs w:val="24"/>
        </w:rPr>
      </w:pPr>
    </w:p>
    <w:p w:rsidR="000E6C01" w:rsidRDefault="000E6C01" w:rsidP="009B2C50">
      <w:pPr>
        <w:spacing w:line="360" w:lineRule="auto"/>
        <w:jc w:val="both"/>
        <w:rPr>
          <w:sz w:val="24"/>
          <w:szCs w:val="24"/>
        </w:rPr>
      </w:pPr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321" w:rsidRDefault="00480321" w:rsidP="002775EC">
      <w:r>
        <w:separator/>
      </w:r>
    </w:p>
  </w:endnote>
  <w:endnote w:type="continuationSeparator" w:id="0">
    <w:p w:rsidR="00480321" w:rsidRDefault="00480321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321" w:rsidRDefault="00480321" w:rsidP="002775EC">
      <w:r>
        <w:separator/>
      </w:r>
    </w:p>
  </w:footnote>
  <w:footnote w:type="continuationSeparator" w:id="0">
    <w:p w:rsidR="00480321" w:rsidRDefault="00480321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C50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7200"/>
    <w:rsid w:val="00480321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34F77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B2C5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4704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0BF423C-B6B1-46FD-831F-9F97C309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0D7E"/>
    <w:rPr>
      <w:rFonts w:ascii="Arial Narrow" w:eastAsia="Times New Roman" w:hAnsi="Arial Narrow"/>
      <w:snapToGrid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uiPriority w:val="99"/>
    <w:rsid w:val="009B2C50"/>
    <w:pPr>
      <w:autoSpaceDE w:val="0"/>
      <w:autoSpaceDN w:val="0"/>
      <w:spacing w:before="360"/>
      <w:jc w:val="center"/>
    </w:pPr>
    <w:rPr>
      <w:rFonts w:ascii="Times New Roman" w:hAnsi="Times New Roman"/>
      <w:b/>
      <w:bCs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33BA7-BC8C-42D7-9075-03F86FE2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1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Cembrowicz</cp:lastModifiedBy>
  <cp:revision>2</cp:revision>
  <cp:lastPrinted>2017-12-15T09:45:00Z</cp:lastPrinted>
  <dcterms:created xsi:type="dcterms:W3CDTF">2021-01-22T06:36:00Z</dcterms:created>
  <dcterms:modified xsi:type="dcterms:W3CDTF">2021-01-22T06:36:00Z</dcterms:modified>
</cp:coreProperties>
</file>